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2BFBB8" w14:textId="77777777" w:rsidR="009E2580" w:rsidRDefault="00000000">
      <w:pPr>
        <w:pStyle w:val="Standard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6AAF7BB" wp14:editId="17EEC988">
            <wp:simplePos x="0" y="0"/>
            <wp:positionH relativeFrom="column">
              <wp:posOffset>244739</wp:posOffset>
            </wp:positionH>
            <wp:positionV relativeFrom="paragraph">
              <wp:posOffset>22860</wp:posOffset>
            </wp:positionV>
            <wp:extent cx="1446653" cy="964435"/>
            <wp:effectExtent l="0" t="0" r="1147" b="7115"/>
            <wp:wrapSquare wrapText="bothSides"/>
            <wp:docPr id="7183652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46653" cy="96443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3EB61EFA" wp14:editId="6BCF3BFA">
            <wp:simplePos x="0" y="0"/>
            <wp:positionH relativeFrom="column">
              <wp:posOffset>5118838</wp:posOffset>
            </wp:positionH>
            <wp:positionV relativeFrom="paragraph">
              <wp:posOffset>15124</wp:posOffset>
            </wp:positionV>
            <wp:extent cx="990002" cy="990002"/>
            <wp:effectExtent l="0" t="0" r="598" b="598"/>
            <wp:wrapSquare wrapText="bothSides"/>
            <wp:docPr id="1464768765" name="Image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002" cy="990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14:paraId="19646CEE" w14:textId="77777777" w:rsidR="009E2580" w:rsidRDefault="009E2580">
      <w:pPr>
        <w:pStyle w:val="Standard"/>
      </w:pPr>
    </w:p>
    <w:p w14:paraId="3CB3AAF2" w14:textId="77777777" w:rsidR="009E2580" w:rsidRDefault="009E2580">
      <w:pPr>
        <w:pStyle w:val="Standard"/>
      </w:pPr>
    </w:p>
    <w:p w14:paraId="53B1E080" w14:textId="77777777" w:rsidR="009E2580" w:rsidRDefault="009E2580">
      <w:pPr>
        <w:pStyle w:val="Standard"/>
      </w:pPr>
    </w:p>
    <w:p w14:paraId="69FE7F7D" w14:textId="77777777" w:rsidR="009E2580" w:rsidRDefault="009E2580">
      <w:pPr>
        <w:pStyle w:val="Standard"/>
      </w:pPr>
    </w:p>
    <w:p w14:paraId="636DDB50" w14:textId="77777777" w:rsidR="009E2580" w:rsidRDefault="009E2580">
      <w:pPr>
        <w:pStyle w:val="Standard"/>
      </w:pPr>
    </w:p>
    <w:p w14:paraId="08838467" w14:textId="77777777" w:rsidR="009E2580" w:rsidRDefault="009E2580">
      <w:pPr>
        <w:pStyle w:val="Standard"/>
      </w:pPr>
    </w:p>
    <w:p w14:paraId="387B0BF4" w14:textId="77777777" w:rsidR="009E2580" w:rsidRDefault="009E2580">
      <w:pPr>
        <w:pStyle w:val="Standard"/>
      </w:pPr>
    </w:p>
    <w:p w14:paraId="638673BE" w14:textId="77777777" w:rsidR="009E2580" w:rsidRDefault="009E2580">
      <w:pPr>
        <w:pStyle w:val="Standard"/>
        <w:rPr>
          <w:rFonts w:ascii="Calibri" w:hAnsi="Calibri"/>
        </w:rPr>
      </w:pPr>
    </w:p>
    <w:p w14:paraId="381333A3" w14:textId="77777777" w:rsidR="009E2580" w:rsidRDefault="009E2580">
      <w:pPr>
        <w:pStyle w:val="Standard"/>
        <w:rPr>
          <w:rFonts w:ascii="Calibri" w:hAnsi="Calibri"/>
        </w:rPr>
      </w:pPr>
    </w:p>
    <w:p w14:paraId="53B0D878" w14:textId="77777777" w:rsidR="009E2580" w:rsidRDefault="009E2580">
      <w:pPr>
        <w:pStyle w:val="Standard"/>
        <w:rPr>
          <w:rFonts w:ascii="Calibri" w:hAnsi="Calibri"/>
        </w:rPr>
      </w:pPr>
    </w:p>
    <w:p w14:paraId="426D4EC8" w14:textId="77777777" w:rsidR="009E2580" w:rsidRDefault="009E2580">
      <w:pPr>
        <w:pStyle w:val="Standard"/>
        <w:rPr>
          <w:rFonts w:ascii="Calibri" w:hAnsi="Calibri"/>
        </w:rPr>
      </w:pPr>
    </w:p>
    <w:p w14:paraId="76742AAA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>Mesdames et Messieurs,</w:t>
      </w:r>
    </w:p>
    <w:p w14:paraId="6195BE0E" w14:textId="77777777" w:rsidR="009E2580" w:rsidRDefault="009E2580">
      <w:pPr>
        <w:pStyle w:val="Standard"/>
        <w:rPr>
          <w:rFonts w:ascii="Calibri" w:hAnsi="Calibri"/>
        </w:rPr>
      </w:pPr>
    </w:p>
    <w:p w14:paraId="48A91A7E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>Veuillez trouver ci joint un certificat médical à faire remplir par votre médecin.</w:t>
      </w:r>
    </w:p>
    <w:p w14:paraId="1A6A33D6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>C’est ce certificat médical qui vous permet de participer à toutes les actions opérationnelles de la Réserve Communale de Sécurité Civile.</w:t>
      </w:r>
    </w:p>
    <w:p w14:paraId="775346F8" w14:textId="77777777" w:rsidR="009E2580" w:rsidRDefault="009E2580">
      <w:pPr>
        <w:pStyle w:val="Standard"/>
        <w:rPr>
          <w:rFonts w:ascii="Calibri" w:hAnsi="Calibri"/>
        </w:rPr>
      </w:pPr>
    </w:p>
    <w:p w14:paraId="50D69B11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>Ce certificat, qui sera rempli annuellement est à déposer dans votre dossier, et au bureau de Police Municipale sis 75 rue du MAUPAS 38360 NOYAREY.</w:t>
      </w:r>
    </w:p>
    <w:p w14:paraId="5407C87F" w14:textId="77777777" w:rsidR="009E2580" w:rsidRDefault="009E2580">
      <w:pPr>
        <w:pStyle w:val="Standard"/>
        <w:rPr>
          <w:rFonts w:ascii="Calibri" w:hAnsi="Calibri"/>
        </w:rPr>
      </w:pPr>
    </w:p>
    <w:p w14:paraId="49A38A80" w14:textId="77777777" w:rsidR="009E2580" w:rsidRDefault="009E2580">
      <w:pPr>
        <w:pStyle w:val="Standard"/>
        <w:rPr>
          <w:rFonts w:ascii="Calibri" w:hAnsi="Calibri"/>
        </w:rPr>
      </w:pPr>
    </w:p>
    <w:p w14:paraId="22052C97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  <w:t>Le responsable de la RCSC</w:t>
      </w:r>
    </w:p>
    <w:p w14:paraId="3B8C5966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  <w:t>Madame le Maire</w:t>
      </w:r>
    </w:p>
    <w:p w14:paraId="124E6EE8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  <w:t>Nelly JANIN QUERCIA</w:t>
      </w:r>
    </w:p>
    <w:p w14:paraId="66016D61" w14:textId="77777777" w:rsidR="009E2580" w:rsidRDefault="009E2580">
      <w:pPr>
        <w:pStyle w:val="Standard"/>
        <w:rPr>
          <w:rFonts w:ascii="Calibri" w:hAnsi="Calibri"/>
        </w:rPr>
      </w:pPr>
    </w:p>
    <w:p w14:paraId="5FCE1DCB" w14:textId="77777777" w:rsidR="009E2580" w:rsidRDefault="009E2580">
      <w:pPr>
        <w:pStyle w:val="Standard"/>
        <w:rPr>
          <w:rFonts w:ascii="Calibri" w:hAnsi="Calibri"/>
        </w:rPr>
      </w:pPr>
    </w:p>
    <w:p w14:paraId="0159E2BF" w14:textId="77777777" w:rsidR="009E2580" w:rsidRDefault="009E2580">
      <w:pPr>
        <w:pStyle w:val="Standard"/>
        <w:rPr>
          <w:rFonts w:ascii="Calibri" w:hAnsi="Calibri"/>
        </w:rPr>
      </w:pPr>
    </w:p>
    <w:p w14:paraId="705C5F5F" w14:textId="77777777" w:rsidR="009E2580" w:rsidRDefault="009E2580">
      <w:pPr>
        <w:pStyle w:val="Standard"/>
        <w:rPr>
          <w:rFonts w:ascii="Calibri" w:hAnsi="Calibri"/>
        </w:rPr>
      </w:pPr>
    </w:p>
    <w:p w14:paraId="22C3C33D" w14:textId="77777777" w:rsidR="009E2580" w:rsidRDefault="009E2580">
      <w:pPr>
        <w:pStyle w:val="Standard"/>
        <w:rPr>
          <w:rFonts w:ascii="Calibri" w:hAnsi="Calibri"/>
        </w:rPr>
      </w:pPr>
    </w:p>
    <w:p w14:paraId="4B25C69D" w14:textId="77777777" w:rsidR="009E2580" w:rsidRDefault="009E2580">
      <w:pPr>
        <w:pStyle w:val="Standard"/>
        <w:rPr>
          <w:rFonts w:ascii="Calibri" w:hAnsi="Calibri"/>
        </w:rPr>
      </w:pPr>
    </w:p>
    <w:p w14:paraId="03414B82" w14:textId="77777777" w:rsidR="009E2580" w:rsidRDefault="009E2580">
      <w:pPr>
        <w:pStyle w:val="Standard"/>
        <w:rPr>
          <w:rFonts w:ascii="Calibri" w:hAnsi="Calibri"/>
        </w:rPr>
      </w:pPr>
    </w:p>
    <w:p w14:paraId="7AFA5EDD" w14:textId="77777777" w:rsidR="009E2580" w:rsidRDefault="009E2580">
      <w:pPr>
        <w:pStyle w:val="Standard"/>
        <w:rPr>
          <w:rFonts w:ascii="Calibri" w:hAnsi="Calibri"/>
        </w:rPr>
      </w:pPr>
    </w:p>
    <w:p w14:paraId="72163DAB" w14:textId="77777777" w:rsidR="009E2580" w:rsidRDefault="009E2580">
      <w:pPr>
        <w:pStyle w:val="Standard"/>
        <w:rPr>
          <w:rFonts w:ascii="Calibri" w:hAnsi="Calibri"/>
        </w:rPr>
      </w:pPr>
    </w:p>
    <w:p w14:paraId="5A48C3ED" w14:textId="77777777" w:rsidR="009E2580" w:rsidRDefault="009E2580">
      <w:pPr>
        <w:pStyle w:val="Standard"/>
        <w:rPr>
          <w:rFonts w:ascii="Calibri" w:hAnsi="Calibri"/>
        </w:rPr>
      </w:pPr>
    </w:p>
    <w:p w14:paraId="34915036" w14:textId="77777777" w:rsidR="009E2580" w:rsidRDefault="009E2580">
      <w:pPr>
        <w:pStyle w:val="Standard"/>
        <w:rPr>
          <w:rFonts w:ascii="Calibri" w:hAnsi="Calibri"/>
        </w:rPr>
      </w:pPr>
    </w:p>
    <w:p w14:paraId="45BEFDC9" w14:textId="77777777" w:rsidR="009E2580" w:rsidRDefault="009E2580">
      <w:pPr>
        <w:pStyle w:val="Standard"/>
        <w:rPr>
          <w:rFonts w:ascii="Calibri" w:hAnsi="Calibri"/>
        </w:rPr>
      </w:pPr>
    </w:p>
    <w:p w14:paraId="4B1ADD83" w14:textId="77777777" w:rsidR="009E2580" w:rsidRDefault="009E2580">
      <w:pPr>
        <w:pStyle w:val="Standard"/>
        <w:rPr>
          <w:rFonts w:ascii="Calibri" w:hAnsi="Calibri"/>
        </w:rPr>
      </w:pPr>
    </w:p>
    <w:p w14:paraId="60B0CE18" w14:textId="77777777" w:rsidR="009E2580" w:rsidRDefault="009E2580">
      <w:pPr>
        <w:pStyle w:val="Standard"/>
        <w:rPr>
          <w:rFonts w:ascii="Calibri" w:hAnsi="Calibri"/>
        </w:rPr>
      </w:pPr>
    </w:p>
    <w:p w14:paraId="79DF50F2" w14:textId="77777777" w:rsidR="009E2580" w:rsidRDefault="009E2580">
      <w:pPr>
        <w:pStyle w:val="Standard"/>
        <w:rPr>
          <w:rFonts w:ascii="Calibri" w:hAnsi="Calibri"/>
        </w:rPr>
      </w:pPr>
    </w:p>
    <w:p w14:paraId="07315924" w14:textId="77777777" w:rsidR="009E2580" w:rsidRDefault="009E2580">
      <w:pPr>
        <w:pStyle w:val="Standard"/>
        <w:rPr>
          <w:rFonts w:ascii="Calibri" w:hAnsi="Calibri"/>
        </w:rPr>
      </w:pPr>
    </w:p>
    <w:p w14:paraId="0B356C0F" w14:textId="77777777" w:rsidR="009E2580" w:rsidRDefault="009E2580">
      <w:pPr>
        <w:pStyle w:val="Standard"/>
        <w:rPr>
          <w:rFonts w:ascii="Calibri" w:hAnsi="Calibri"/>
        </w:rPr>
      </w:pPr>
    </w:p>
    <w:p w14:paraId="1B7F34D9" w14:textId="77777777" w:rsidR="009E2580" w:rsidRDefault="009E2580">
      <w:pPr>
        <w:pStyle w:val="Standard"/>
        <w:rPr>
          <w:rFonts w:ascii="Calibri" w:hAnsi="Calibri"/>
        </w:rPr>
      </w:pPr>
    </w:p>
    <w:p w14:paraId="7A1B218D" w14:textId="77777777" w:rsidR="009E2580" w:rsidRDefault="009E2580">
      <w:pPr>
        <w:pStyle w:val="Standard"/>
        <w:rPr>
          <w:rFonts w:ascii="Calibri" w:hAnsi="Calibri"/>
        </w:rPr>
      </w:pPr>
    </w:p>
    <w:p w14:paraId="7DE30B51" w14:textId="77777777" w:rsidR="009E2580" w:rsidRDefault="009E2580">
      <w:pPr>
        <w:pStyle w:val="Standard"/>
        <w:rPr>
          <w:rFonts w:ascii="Calibri" w:hAnsi="Calibri"/>
        </w:rPr>
      </w:pPr>
    </w:p>
    <w:p w14:paraId="0A360E40" w14:textId="77777777" w:rsidR="009E2580" w:rsidRDefault="009E2580">
      <w:pPr>
        <w:pStyle w:val="Standard"/>
        <w:rPr>
          <w:rFonts w:ascii="Calibri" w:hAnsi="Calibri"/>
        </w:rPr>
      </w:pPr>
    </w:p>
    <w:p w14:paraId="56CD6F69" w14:textId="77777777" w:rsidR="009E2580" w:rsidRDefault="009E2580">
      <w:pPr>
        <w:pStyle w:val="Standard"/>
        <w:rPr>
          <w:rFonts w:ascii="Calibri" w:hAnsi="Calibri"/>
        </w:rPr>
      </w:pPr>
    </w:p>
    <w:p w14:paraId="2237F7E5" w14:textId="77777777" w:rsidR="009E2580" w:rsidRDefault="009E2580">
      <w:pPr>
        <w:pStyle w:val="Standard"/>
        <w:rPr>
          <w:rFonts w:ascii="Calibri" w:hAnsi="Calibri"/>
        </w:rPr>
      </w:pPr>
    </w:p>
    <w:p w14:paraId="582DE37B" w14:textId="77777777" w:rsidR="009E2580" w:rsidRDefault="009E2580">
      <w:pPr>
        <w:pStyle w:val="Standard"/>
        <w:rPr>
          <w:rFonts w:ascii="Calibri" w:hAnsi="Calibri"/>
        </w:rPr>
      </w:pPr>
    </w:p>
    <w:p w14:paraId="737CD6F9" w14:textId="77777777" w:rsidR="009E2580" w:rsidRDefault="009E2580">
      <w:pPr>
        <w:pStyle w:val="Standard"/>
        <w:rPr>
          <w:rFonts w:ascii="Calibri" w:hAnsi="Calibri"/>
        </w:rPr>
      </w:pPr>
    </w:p>
    <w:p w14:paraId="175000E0" w14:textId="77777777" w:rsidR="009E2580" w:rsidRDefault="009E2580">
      <w:pPr>
        <w:pStyle w:val="Standard"/>
        <w:rPr>
          <w:rFonts w:ascii="Calibri" w:hAnsi="Calibri"/>
        </w:rPr>
      </w:pPr>
    </w:p>
    <w:tbl>
      <w:tblPr>
        <w:tblW w:w="300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000"/>
      </w:tblGrid>
      <w:tr w:rsidR="009E2580" w14:paraId="206F8DA5" w14:textId="77777777">
        <w:tblPrEx>
          <w:tblCellMar>
            <w:top w:w="0" w:type="dxa"/>
            <w:bottom w:w="0" w:type="dxa"/>
          </w:tblCellMar>
        </w:tblPrEx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3E52EF" w14:textId="77777777" w:rsidR="009E2580" w:rsidRDefault="00000000">
            <w:pPr>
              <w:pStyle w:val="TableContents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Docteur :</w:t>
            </w:r>
          </w:p>
          <w:p w14:paraId="3900988E" w14:textId="77777777" w:rsidR="009E2580" w:rsidRDefault="009E2580">
            <w:pPr>
              <w:pStyle w:val="TableContents"/>
              <w:rPr>
                <w:rFonts w:ascii="Calibri" w:hAnsi="Calibri"/>
              </w:rPr>
            </w:pPr>
          </w:p>
          <w:p w14:paraId="66E951A1" w14:textId="77777777" w:rsidR="009E2580" w:rsidRDefault="009E2580">
            <w:pPr>
              <w:pStyle w:val="TableContents"/>
              <w:rPr>
                <w:rFonts w:ascii="Calibri" w:hAnsi="Calibri"/>
              </w:rPr>
            </w:pPr>
          </w:p>
          <w:p w14:paraId="1FED89B9" w14:textId="77777777" w:rsidR="009E2580" w:rsidRDefault="009E2580">
            <w:pPr>
              <w:pStyle w:val="TableContents"/>
              <w:rPr>
                <w:rFonts w:ascii="Calibri" w:hAnsi="Calibri"/>
              </w:rPr>
            </w:pPr>
          </w:p>
          <w:p w14:paraId="76C937D3" w14:textId="77777777" w:rsidR="009E2580" w:rsidRDefault="009E2580">
            <w:pPr>
              <w:pStyle w:val="TableContents"/>
              <w:rPr>
                <w:rFonts w:ascii="Calibri" w:hAnsi="Calibri"/>
              </w:rPr>
            </w:pPr>
          </w:p>
        </w:tc>
      </w:tr>
    </w:tbl>
    <w:p w14:paraId="7299AD4F" w14:textId="77777777" w:rsidR="009E2580" w:rsidRDefault="009E2580">
      <w:pPr>
        <w:pStyle w:val="Standard"/>
        <w:rPr>
          <w:rFonts w:ascii="Calibri" w:hAnsi="Calibri"/>
        </w:rPr>
      </w:pPr>
    </w:p>
    <w:p w14:paraId="0C9A9CA6" w14:textId="77777777" w:rsidR="009E2580" w:rsidRDefault="009E2580">
      <w:pPr>
        <w:pStyle w:val="Standard"/>
        <w:rPr>
          <w:rFonts w:ascii="Calibri" w:hAnsi="Calibri"/>
        </w:rPr>
      </w:pPr>
    </w:p>
    <w:p w14:paraId="227843FB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  <w:t>Le</w:t>
      </w:r>
    </w:p>
    <w:p w14:paraId="7AD4A615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  <w:t>A</w:t>
      </w:r>
    </w:p>
    <w:p w14:paraId="4AF472C8" w14:textId="77777777" w:rsidR="009E2580" w:rsidRDefault="009E2580">
      <w:pPr>
        <w:pStyle w:val="Standard"/>
        <w:rPr>
          <w:rFonts w:ascii="Calibri" w:hAnsi="Calibri"/>
        </w:rPr>
      </w:pPr>
    </w:p>
    <w:p w14:paraId="1EE445F0" w14:textId="77777777" w:rsidR="009E2580" w:rsidRDefault="009E2580">
      <w:pPr>
        <w:pStyle w:val="Standard"/>
        <w:rPr>
          <w:rFonts w:ascii="Calibri" w:hAnsi="Calibri"/>
        </w:rPr>
      </w:pPr>
    </w:p>
    <w:p w14:paraId="365BD584" w14:textId="77777777" w:rsidR="009E2580" w:rsidRDefault="009E2580">
      <w:pPr>
        <w:pStyle w:val="Standard"/>
        <w:rPr>
          <w:rFonts w:ascii="Calibri" w:hAnsi="Calibri"/>
        </w:rPr>
      </w:pPr>
    </w:p>
    <w:p w14:paraId="7C1AEDCF" w14:textId="77777777" w:rsidR="009E2580" w:rsidRDefault="009E2580">
      <w:pPr>
        <w:pStyle w:val="Standard"/>
        <w:rPr>
          <w:rFonts w:ascii="Calibri" w:hAnsi="Calibri"/>
        </w:rPr>
      </w:pPr>
    </w:p>
    <w:p w14:paraId="30221BA1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 xml:space="preserve">Après avoir examiné Madame Monsieur      </w:t>
      </w:r>
    </w:p>
    <w:p w14:paraId="278ACC07" w14:textId="77777777" w:rsidR="009E2580" w:rsidRDefault="009E2580">
      <w:pPr>
        <w:pStyle w:val="Standard"/>
        <w:rPr>
          <w:rFonts w:ascii="Calibri" w:hAnsi="Calibri"/>
        </w:rPr>
      </w:pPr>
    </w:p>
    <w:p w14:paraId="12C1E889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 xml:space="preserve">                                                                                                </w:t>
      </w:r>
    </w:p>
    <w:p w14:paraId="340287E4" w14:textId="27715B72" w:rsidR="009E2580" w:rsidRDefault="00185B36">
      <w:pPr>
        <w:pStyle w:val="Standard"/>
        <w:rPr>
          <w:rFonts w:ascii="Calibri" w:hAnsi="Calibri"/>
        </w:rPr>
      </w:pPr>
      <w:r>
        <w:rPr>
          <w:rFonts w:ascii="Calibri" w:hAnsi="Calibri"/>
        </w:rPr>
        <w:t>Âgé</w:t>
      </w:r>
      <w:r w:rsidR="00000000">
        <w:rPr>
          <w:rFonts w:ascii="Calibri" w:hAnsi="Calibri"/>
        </w:rPr>
        <w:t xml:space="preserve"> de :                        ans</w:t>
      </w:r>
    </w:p>
    <w:p w14:paraId="6024118A" w14:textId="77777777" w:rsidR="009E2580" w:rsidRDefault="009E2580">
      <w:pPr>
        <w:pStyle w:val="Standard"/>
        <w:rPr>
          <w:rFonts w:ascii="Calibri" w:hAnsi="Calibri"/>
        </w:rPr>
      </w:pPr>
    </w:p>
    <w:p w14:paraId="62C1C18F" w14:textId="18BF9E1D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 xml:space="preserve">Je certifie que son état général le </w:t>
      </w:r>
      <w:r w:rsidR="00185B36">
        <w:rPr>
          <w:rFonts w:ascii="Calibri" w:hAnsi="Calibri"/>
        </w:rPr>
        <w:t xml:space="preserve">ou </w:t>
      </w:r>
      <w:r>
        <w:rPr>
          <w:rFonts w:ascii="Calibri" w:hAnsi="Calibri"/>
        </w:rPr>
        <w:t>la rend apte à participer :</w:t>
      </w:r>
    </w:p>
    <w:p w14:paraId="3E2B7067" w14:textId="77777777" w:rsidR="009E2580" w:rsidRDefault="009E2580">
      <w:pPr>
        <w:pStyle w:val="Standard"/>
        <w:rPr>
          <w:rFonts w:ascii="Calibri" w:hAnsi="Calibri"/>
        </w:rPr>
      </w:pPr>
    </w:p>
    <w:p w14:paraId="2383F703" w14:textId="77777777" w:rsidR="009E2580" w:rsidRDefault="009E2580">
      <w:pPr>
        <w:pStyle w:val="Standard"/>
        <w:rPr>
          <w:rFonts w:ascii="Calibri" w:hAnsi="Calibri"/>
        </w:rPr>
      </w:pPr>
    </w:p>
    <w:p w14:paraId="18A7EE88" w14:textId="77777777" w:rsidR="009E2580" w:rsidRDefault="009E2580">
      <w:pPr>
        <w:pStyle w:val="Standard"/>
        <w:rPr>
          <w:rFonts w:ascii="Calibri" w:hAnsi="Calibri"/>
        </w:rPr>
      </w:pPr>
    </w:p>
    <w:p w14:paraId="7D7692F9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>Aux missions confiées par la Réserve Communale de Sécurité Civile, à toutes les actions d’aide et de soutien lors de grandes manifestations ou lors de risques majeurs.</w:t>
      </w:r>
    </w:p>
    <w:p w14:paraId="48F143CE" w14:textId="77777777" w:rsidR="009E2580" w:rsidRDefault="009E2580">
      <w:pPr>
        <w:pStyle w:val="Standard"/>
        <w:rPr>
          <w:rFonts w:ascii="Calibri" w:hAnsi="Calibri"/>
        </w:rPr>
      </w:pPr>
    </w:p>
    <w:p w14:paraId="6AC31EA9" w14:textId="77777777" w:rsidR="009E2580" w:rsidRDefault="009E2580">
      <w:pPr>
        <w:pStyle w:val="Standard"/>
        <w:rPr>
          <w:rFonts w:ascii="Calibri" w:hAnsi="Calibri"/>
        </w:rPr>
      </w:pPr>
    </w:p>
    <w:p w14:paraId="5A7C17A7" w14:textId="77777777" w:rsidR="009E2580" w:rsidRDefault="009E2580">
      <w:pPr>
        <w:pStyle w:val="Standard"/>
        <w:rPr>
          <w:rFonts w:ascii="Calibri" w:hAnsi="Calibri"/>
        </w:rPr>
      </w:pPr>
    </w:p>
    <w:p w14:paraId="65A44ED6" w14:textId="77777777" w:rsidR="009E2580" w:rsidRDefault="00000000">
      <w:pPr>
        <w:pStyle w:val="Standard"/>
        <w:rPr>
          <w:rFonts w:ascii="Calibri" w:hAnsi="Calibri"/>
        </w:rPr>
      </w:pP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  <w:t>Cachet et Signature :</w:t>
      </w:r>
    </w:p>
    <w:p w14:paraId="6B715A88" w14:textId="77777777" w:rsidR="009E2580" w:rsidRDefault="00000000">
      <w:pPr>
        <w:pStyle w:val="Standard"/>
      </w:pPr>
      <w:r>
        <w:rPr>
          <w:rFonts w:ascii="Calibri" w:hAnsi="Calibri"/>
        </w:rPr>
        <w:t xml:space="preserve">                                                 </w:t>
      </w:r>
    </w:p>
    <w:sectPr w:rsidR="009E2580">
      <w:pgSz w:w="11906" w:h="16838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7559916" w14:textId="77777777" w:rsidR="00600886" w:rsidRDefault="00600886">
      <w:r>
        <w:separator/>
      </w:r>
    </w:p>
  </w:endnote>
  <w:endnote w:type="continuationSeparator" w:id="0">
    <w:p w14:paraId="0DB89153" w14:textId="77777777" w:rsidR="00600886" w:rsidRDefault="006008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ECC97F" w14:textId="77777777" w:rsidR="00600886" w:rsidRDefault="00600886">
      <w:r>
        <w:rPr>
          <w:color w:val="000000"/>
        </w:rPr>
        <w:separator/>
      </w:r>
    </w:p>
  </w:footnote>
  <w:footnote w:type="continuationSeparator" w:id="0">
    <w:p w14:paraId="73A1E2D9" w14:textId="77777777" w:rsidR="00600886" w:rsidRDefault="0060088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ttachedTemplate r:id="rId1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9E2580"/>
    <w:rsid w:val="00185B36"/>
    <w:rsid w:val="002838A3"/>
    <w:rsid w:val="00600886"/>
    <w:rsid w:val="009E2580"/>
    <w:rsid w:val="00FB16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8F8A79"/>
  <w15:docId w15:val="{457BD3F4-5B52-45A6-8EAC-0C2B6D2F2E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kern w:val="3"/>
        <w:sz w:val="24"/>
        <w:szCs w:val="24"/>
        <w:lang w:val="fr-FR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Liste">
    <w:name w:val="List"/>
    <w:basedOn w:val="Textbody"/>
  </w:style>
  <w:style w:type="paragraph" w:styleId="Lgende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TableContents">
    <w:name w:val="Table Contents"/>
    <w:basedOn w:val="Standard"/>
    <w:pPr>
      <w:widowControl w:val="0"/>
      <w:suppressLineNumbers/>
    </w:pPr>
  </w:style>
  <w:style w:type="character" w:customStyle="1" w:styleId="BulletSymbols">
    <w:name w:val="Bullet Symbols"/>
    <w:rPr>
      <w:rFonts w:ascii="OpenSymbol" w:eastAsia="OpenSymbol" w:hAnsi="OpenSymbol" w:cs="OpenSymbo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.dotm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162</Words>
  <Characters>896</Characters>
  <Application>Microsoft Office Word</Application>
  <DocSecurity>0</DocSecurity>
  <Lines>7</Lines>
  <Paragraphs>2</Paragraphs>
  <ScaleCrop>false</ScaleCrop>
  <Company/>
  <LinksUpToDate>false</LinksUpToDate>
  <CharactersWithSpaces>1056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Fabrice GRONDEAU</cp:lastModifiedBy>
  <cp:revision>3</cp:revision>
  <cp:lastPrinted>2024-01-18T14:20:00Z</cp:lastPrinted>
  <dcterms:created xsi:type="dcterms:W3CDTF">2024-06-26T08:56:00Z</dcterms:created>
  <dcterms:modified xsi:type="dcterms:W3CDTF">2024-06-26T08:57:00Z</dcterms:modified>
</cp:coreProperties>
</file>